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6DA5B24D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394FD874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472FB3AE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0C0CF660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6854846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0AAC25A9" wp14:editId="092D6CEF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0D6796B2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5A0CDE23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3AB2DCC0" w14:textId="7FA060A0" w:rsidR="00011476" w:rsidRDefault="000057AC">
            <w:pPr>
              <w:pStyle w:val="TableParagraph"/>
              <w:spacing w:line="266" w:lineRule="exact"/>
              <w:ind w:left="69"/>
            </w:pPr>
            <w:r>
              <w:rPr>
                <w:color w:val="FF0000"/>
              </w:rPr>
              <w:t>22</w:t>
            </w:r>
            <w:r w:rsidR="00A15718">
              <w:t xml:space="preserve"> de</w:t>
            </w:r>
            <w:r w:rsidR="00A15718">
              <w:rPr>
                <w:spacing w:val="1"/>
              </w:rPr>
              <w:t xml:space="preserve"> </w:t>
            </w:r>
            <w:r w:rsidR="0020290B">
              <w:rPr>
                <w:color w:val="FF0000"/>
              </w:rPr>
              <w:t>dic</w:t>
            </w:r>
            <w:r w:rsidR="00D54F95">
              <w:rPr>
                <w:color w:val="FF0000"/>
              </w:rPr>
              <w:t>iembre</w:t>
            </w:r>
            <w:r w:rsidR="001A1F5A">
              <w:rPr>
                <w:color w:val="FF0000"/>
              </w:rPr>
              <w:t xml:space="preserve"> </w:t>
            </w:r>
            <w:r w:rsidR="00A15718">
              <w:t>de</w:t>
            </w:r>
            <w:r w:rsidR="00A15718">
              <w:rPr>
                <w:spacing w:val="-2"/>
              </w:rPr>
              <w:t xml:space="preserve"> </w:t>
            </w:r>
            <w:r w:rsidR="00B84495">
              <w:t>2024</w:t>
            </w:r>
          </w:p>
        </w:tc>
        <w:tc>
          <w:tcPr>
            <w:tcW w:w="1675" w:type="dxa"/>
            <w:vMerge w:val="restart"/>
          </w:tcPr>
          <w:p w14:paraId="7ACB8B23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7B79039F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08B6261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4EE00C6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0448D9A3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79D1EC3F" w14:textId="77777777" w:rsidR="00011476" w:rsidRDefault="00A15718">
            <w:pPr>
              <w:pStyle w:val="TableParagraph"/>
              <w:spacing w:line="265" w:lineRule="exact"/>
              <w:ind w:left="107"/>
            </w:pPr>
            <w:r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5612946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046A6D97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6C8CD682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720E1ADB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2229377A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2241F6CC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57A5C1C8" w14:textId="77777777" w:rsidR="00011476" w:rsidRDefault="00650383">
            <w:pPr>
              <w:pStyle w:val="TableParagraph"/>
              <w:spacing w:line="263" w:lineRule="exact"/>
              <w:ind w:left="107"/>
            </w:pPr>
            <w:proofErr w:type="spellStart"/>
            <w:r>
              <w:rPr>
                <w:color w:val="FF0000"/>
              </w:rPr>
              <w:t>Nain</w:t>
            </w:r>
            <w:proofErr w:type="spellEnd"/>
            <w:r>
              <w:rPr>
                <w:color w:val="FF0000"/>
              </w:rPr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0D07EF0D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650383" w14:paraId="0DA2291F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01FADF40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0533FDE" w14:textId="77777777" w:rsidR="00650383" w:rsidRDefault="00650383" w:rsidP="00650383">
            <w:pPr>
              <w:pStyle w:val="TableParagraph"/>
              <w:rPr>
                <w:rFonts w:ascii="Times New Roman"/>
              </w:rPr>
            </w:pPr>
          </w:p>
          <w:p w14:paraId="64C5E22B" w14:textId="77777777" w:rsidR="00650383" w:rsidRDefault="00650383" w:rsidP="00650383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6827725" w14:textId="77777777" w:rsidR="00650383" w:rsidRDefault="00650383" w:rsidP="00650383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26219305" w14:textId="77777777" w:rsidR="00650383" w:rsidRDefault="00650383" w:rsidP="00650383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7111F2B7" w14:textId="3EAE9028" w:rsidR="00650383" w:rsidRPr="001A1F5A" w:rsidRDefault="001A1F5A" w:rsidP="001A1F5A">
            <w:pPr>
              <w:pStyle w:val="TableParagraph"/>
              <w:spacing w:line="253" w:lineRule="exact"/>
              <w:ind w:left="107"/>
              <w:rPr>
                <w:lang w:val="es-CO"/>
              </w:rPr>
            </w:pPr>
            <w:r w:rsidRPr="001A1F5A">
              <w:rPr>
                <w:lang w:val="es-CO"/>
              </w:rPr>
              <w:t xml:space="preserve">Laura Marcela Ospina Fuentes 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589956C2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</w:tr>
      <w:tr w:rsidR="00650383" w14:paraId="73D1D647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2110392B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066DF53A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436553F0" w14:textId="77777777" w:rsidR="00650383" w:rsidRDefault="00650383" w:rsidP="00650383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2151FBED" w14:textId="77777777" w:rsidR="00650383" w:rsidRDefault="00650383" w:rsidP="00650383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613A6F7D" w14:textId="7717B4D1" w:rsidR="00650383" w:rsidRPr="001A1F5A" w:rsidRDefault="001A1F5A" w:rsidP="001A1F5A">
            <w:pPr>
              <w:pStyle w:val="TableParagraph"/>
              <w:spacing w:line="255" w:lineRule="exact"/>
              <w:ind w:left="107"/>
              <w:rPr>
                <w:lang w:val="es-CO"/>
              </w:rPr>
            </w:pPr>
            <w:r w:rsidRPr="001A1F5A">
              <w:rPr>
                <w:lang w:val="es-CO"/>
              </w:rPr>
              <w:t xml:space="preserve">Laura Marcela Ospina Fuentes 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9D3F7B0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</w:tr>
    </w:tbl>
    <w:p w14:paraId="54165C99" w14:textId="77777777" w:rsidR="00011476" w:rsidRDefault="00650383">
      <w:pPr>
        <w:pStyle w:val="Ttulo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68544" behindDoc="1" locked="0" layoutInCell="1" allowOverlap="1" wp14:anchorId="2EB8CA91" wp14:editId="023FE9EE">
                <wp:simplePos x="0" y="0"/>
                <wp:positionH relativeFrom="page">
                  <wp:posOffset>6113780</wp:posOffset>
                </wp:positionH>
                <wp:positionV relativeFrom="page">
                  <wp:posOffset>5184775</wp:posOffset>
                </wp:positionV>
                <wp:extent cx="558800" cy="279400"/>
                <wp:effectExtent l="0" t="0" r="12700" b="12700"/>
                <wp:wrapNone/>
                <wp:docPr id="211660253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279400"/>
                          <a:chOff x="9628" y="8165"/>
                          <a:chExt cx="880" cy="440"/>
                        </a:xfrm>
                      </wpg:grpSpPr>
                      <wps:wsp>
                        <wps:cNvPr id="1133212799" name="Rectangle 7"/>
                        <wps:cNvSpPr>
                          <a:spLocks/>
                        </wps:cNvSpPr>
                        <wps:spPr bwMode="auto">
                          <a:xfrm>
                            <a:off x="9638" y="8175"/>
                            <a:ext cx="860" cy="420"/>
                          </a:xfrm>
                          <a:prstGeom prst="rect">
                            <a:avLst/>
                          </a:prstGeom>
                          <a:solidFill>
                            <a:srgbClr val="ACB8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833725" name="Rectangle 6"/>
                        <wps:cNvSpPr>
                          <a:spLocks/>
                        </wps:cNvSpPr>
                        <wps:spPr bwMode="auto">
                          <a:xfrm>
                            <a:off x="9638" y="8175"/>
                            <a:ext cx="860" cy="4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70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6935E0" id="Group 5" o:spid="_x0000_s1026" style="position:absolute;margin-left:481.4pt;margin-top:408.25pt;width:44pt;height:22pt;z-index:-15847936;mso-position-horizontal-relative:page;mso-position-vertical-relative:page" coordorigin="9628,8165" coordsize="880,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">
                <v:rect id="Rectangle 7" o:spid="_x0000_s1027" style="position:absolute;left:9638;top:8175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" fillcolor="#acb8c9" stroked="f">
                  <v:path arrowok="t"/>
                </v:rect>
                <v:rect id="Rectangle 6" o:spid="_x0000_s1028" style="position:absolute;left:9638;top:8175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" filled="f" strokecolor="#41709c" strokeweight="1pt">
                  <v:path arrowok="t"/>
                </v:rect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69056" behindDoc="1" locked="0" layoutInCell="1" allowOverlap="1" wp14:anchorId="68FE0D59" wp14:editId="755310E2">
                <wp:simplePos x="0" y="0"/>
                <wp:positionH relativeFrom="page">
                  <wp:posOffset>6108065</wp:posOffset>
                </wp:positionH>
                <wp:positionV relativeFrom="page">
                  <wp:posOffset>5649595</wp:posOffset>
                </wp:positionV>
                <wp:extent cx="558800" cy="279400"/>
                <wp:effectExtent l="0" t="0" r="12700" b="12700"/>
                <wp:wrapNone/>
                <wp:docPr id="157742750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279400"/>
                          <a:chOff x="9619" y="8897"/>
                          <a:chExt cx="880" cy="440"/>
                        </a:xfrm>
                      </wpg:grpSpPr>
                      <wps:wsp>
                        <wps:cNvPr id="983419645" name="Rectangle 4"/>
                        <wps:cNvSpPr>
                          <a:spLocks/>
                        </wps:cNvSpPr>
                        <wps:spPr bwMode="auto">
                          <a:xfrm>
                            <a:off x="9629" y="8907"/>
                            <a:ext cx="860" cy="420"/>
                          </a:xfrm>
                          <a:prstGeom prst="rect">
                            <a:avLst/>
                          </a:prstGeom>
                          <a:solidFill>
                            <a:srgbClr val="ACB8C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709375" name="Rectangle 3"/>
                        <wps:cNvSpPr>
                          <a:spLocks/>
                        </wps:cNvSpPr>
                        <wps:spPr bwMode="auto">
                          <a:xfrm>
                            <a:off x="9629" y="8907"/>
                            <a:ext cx="860" cy="4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709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618747" id="Group 2" o:spid="_x0000_s1026" style="position:absolute;margin-left:480.95pt;margin-top:444.85pt;width:44pt;height:22pt;z-index:-15847424;mso-position-horizontal-relative:page;mso-position-vertical-relative:page" coordorigin="9619,8897" coordsize="880,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">
                <v:rect id="Rectangle 4" o:spid="_x0000_s1027" style="position:absolute;left:9629;top:8907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" fillcolor="#acb8c9" stroked="f">
                  <v:path arrowok="t"/>
                </v:rect>
                <v:rect id="Rectangle 3" o:spid="_x0000_s1028" style="position:absolute;left:9629;top:8907;width:860;height:4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" filled="f" strokecolor="#41709c" strokeweight="1pt">
                  <v:path arrowok="t"/>
                </v:rect>
                <w10:wrap anchorx="page" anchory="page"/>
              </v:group>
            </w:pict>
          </mc:Fallback>
        </mc:AlternateContent>
      </w:r>
    </w:p>
    <w:p w14:paraId="78EB4EB1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57D6656" w14:textId="77777777">
        <w:trPr>
          <w:trHeight w:val="270"/>
        </w:trPr>
        <w:tc>
          <w:tcPr>
            <w:tcW w:w="1373" w:type="dxa"/>
          </w:tcPr>
          <w:p w14:paraId="7636D8D4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31293906" w14:textId="7ADB46A8" w:rsidR="00011476" w:rsidRDefault="000057AC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FF0000"/>
              </w:rPr>
              <w:t>22</w:t>
            </w:r>
            <w:r w:rsidR="00650383">
              <w:rPr>
                <w:color w:val="FF0000"/>
              </w:rPr>
              <w:t xml:space="preserve"> </w:t>
            </w:r>
            <w:r w:rsidR="00A15718">
              <w:t xml:space="preserve">de </w:t>
            </w:r>
            <w:r w:rsidR="00C24FD9">
              <w:rPr>
                <w:color w:val="FF0000"/>
              </w:rPr>
              <w:t>dici</w:t>
            </w:r>
            <w:r w:rsidR="00D54F95">
              <w:rPr>
                <w:color w:val="FF0000"/>
              </w:rPr>
              <w:t>embre</w:t>
            </w:r>
            <w:r w:rsidR="00650383">
              <w:rPr>
                <w:color w:val="FF0000"/>
              </w:rPr>
              <w:t xml:space="preserve"> </w:t>
            </w:r>
            <w:r w:rsidR="00A15718">
              <w:t>de</w:t>
            </w:r>
            <w:r w:rsidR="00A15718">
              <w:rPr>
                <w:spacing w:val="-3"/>
              </w:rPr>
              <w:t xml:space="preserve"> </w:t>
            </w:r>
            <w:r w:rsidR="00A15718">
              <w:t>202</w:t>
            </w:r>
            <w:r w:rsidR="00D54F95">
              <w:t>4</w:t>
            </w:r>
          </w:p>
        </w:tc>
      </w:tr>
      <w:tr w:rsidR="00011476" w14:paraId="448BBD0C" w14:textId="77777777">
        <w:trPr>
          <w:trHeight w:val="294"/>
        </w:trPr>
        <w:tc>
          <w:tcPr>
            <w:tcW w:w="1373" w:type="dxa"/>
          </w:tcPr>
          <w:p w14:paraId="06CBABD7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4E8C0C3B" w14:textId="4C7D9267" w:rsidR="00011476" w:rsidRDefault="00C24FD9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6DBE04F4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2DD0F675" w14:textId="7DFB0603" w:rsidR="00011476" w:rsidRDefault="00C24FD9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650383" w14:paraId="7296F465" w14:textId="77777777">
        <w:trPr>
          <w:trHeight w:val="977"/>
        </w:trPr>
        <w:tc>
          <w:tcPr>
            <w:tcW w:w="1373" w:type="dxa"/>
          </w:tcPr>
          <w:p w14:paraId="3FE04755" w14:textId="77777777" w:rsidR="00650383" w:rsidRDefault="00650383" w:rsidP="00650383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1D56C8" w14:textId="466CA919" w:rsidR="00650383" w:rsidRPr="00F54AAF" w:rsidRDefault="004D34FD" w:rsidP="00650383">
            <w:pPr>
              <w:pStyle w:val="TableParagraph"/>
              <w:ind w:left="213"/>
              <w:rPr>
                <w:color w:val="FF0000"/>
              </w:rPr>
            </w:pPr>
            <w:r>
              <w:t>G</w:t>
            </w:r>
            <w:r w:rsidR="00C24FD9">
              <w:t>uía módulo</w:t>
            </w:r>
            <w:r>
              <w:t>s 2 y 3</w:t>
            </w:r>
            <w:r w:rsidR="00C24FD9">
              <w:t xml:space="preserve"> habilidades blandas Proyecto Rutas.</w:t>
            </w:r>
          </w:p>
        </w:tc>
      </w:tr>
      <w:tr w:rsidR="00650383" w14:paraId="4FEA29EA" w14:textId="77777777">
        <w:trPr>
          <w:trHeight w:val="267"/>
        </w:trPr>
        <w:tc>
          <w:tcPr>
            <w:tcW w:w="1373" w:type="dxa"/>
          </w:tcPr>
          <w:p w14:paraId="242ABA4F" w14:textId="77777777" w:rsidR="00650383" w:rsidRDefault="00650383" w:rsidP="006503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63A26AB" w14:textId="77777777" w:rsidR="00650383" w:rsidRDefault="00650383" w:rsidP="006503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50383" w14:paraId="021BA149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6556CDE6" w14:textId="77777777" w:rsidR="00650383" w:rsidRDefault="00650383" w:rsidP="00650383">
            <w:pPr>
              <w:pStyle w:val="TableParagraph"/>
              <w:rPr>
                <w:rFonts w:ascii="Times New Roman"/>
              </w:rPr>
            </w:pPr>
          </w:p>
          <w:p w14:paraId="4E25CCDE" w14:textId="77777777" w:rsidR="00650383" w:rsidRDefault="00650383" w:rsidP="00650383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B313219" w14:textId="77777777" w:rsidR="00650383" w:rsidRDefault="00650383" w:rsidP="00650383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495BAD91" w14:textId="77777777" w:rsidR="00650383" w:rsidRDefault="00650383" w:rsidP="0065038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5D1E6E43" w14:textId="77777777" w:rsidR="00650383" w:rsidRDefault="00650383" w:rsidP="00650383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7378F154" w14:textId="77777777" w:rsidR="00650383" w:rsidRDefault="00650383" w:rsidP="00650383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01CF206D" w14:textId="77777777" w:rsidR="00650383" w:rsidRDefault="00650383" w:rsidP="00650383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650383" w14:paraId="49AF4A7D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79071D06" w14:textId="77777777" w:rsidR="00650383" w:rsidRDefault="00650383" w:rsidP="00650383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20F1662A" w14:textId="77777777" w:rsidR="00650383" w:rsidRDefault="00650383" w:rsidP="00650383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67E91652" w14:textId="77777777" w:rsidR="00650383" w:rsidRDefault="00650383" w:rsidP="00650383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740A496A" w14:textId="77777777" w:rsidR="00650383" w:rsidRDefault="00650383" w:rsidP="00650383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C24FD9" w14:paraId="128F8FB1" w14:textId="77777777">
        <w:trPr>
          <w:trHeight w:val="5113"/>
        </w:trPr>
        <w:tc>
          <w:tcPr>
            <w:tcW w:w="10626" w:type="dxa"/>
            <w:gridSpan w:val="6"/>
          </w:tcPr>
          <w:p w14:paraId="0EBCBAE6" w14:textId="6946208B" w:rsidR="00C24FD9" w:rsidRDefault="00C24FD9" w:rsidP="00C24FD9">
            <w:pPr>
              <w:pStyle w:val="TableParagraph"/>
              <w:spacing w:before="4"/>
            </w:pPr>
            <w:r>
              <w:t xml:space="preserve">El día </w:t>
            </w:r>
            <w:r w:rsidR="004D34FD">
              <w:t>22</w:t>
            </w:r>
            <w:r>
              <w:t xml:space="preserve"> de diciembre s</w:t>
            </w:r>
            <w:r w:rsidR="004D34FD">
              <w:t>e realizó la consolidación de las guías del módulo habilidades blandas para el proyecto rutas, se desarrollaron las guías para el módulo 2: Comunicación efectiva y el módulo 3: Resiliencia y pensamiento crítico avanzado para cada uno de los tres niveles de cada módulo. Lo anterior, incluyendo la revisión de la bibliografía a utilizar en cada caso.</w:t>
            </w:r>
            <w:r>
              <w:t xml:space="preserve"> </w:t>
            </w:r>
          </w:p>
          <w:p w14:paraId="270A735B" w14:textId="77777777" w:rsidR="00C24FD9" w:rsidRDefault="00C24FD9" w:rsidP="00C24FD9">
            <w:pPr>
              <w:pStyle w:val="TableParagraph"/>
              <w:spacing w:before="4"/>
            </w:pPr>
          </w:p>
          <w:p w14:paraId="3EBA2C20" w14:textId="77777777" w:rsidR="00C24FD9" w:rsidRDefault="00C24FD9" w:rsidP="00C24FD9">
            <w:pPr>
              <w:pStyle w:val="TableParagraph"/>
              <w:spacing w:before="4"/>
              <w:rPr>
                <w:b/>
                <w:bCs/>
              </w:rPr>
            </w:pPr>
            <w:r>
              <w:rPr>
                <w:b/>
                <w:bCs/>
              </w:rPr>
              <w:t>SOPORTES FOTOGRÁFICOS</w:t>
            </w:r>
          </w:p>
          <w:p w14:paraId="53738A5A" w14:textId="292056CA" w:rsidR="00C24FD9" w:rsidRPr="00C24FD9" w:rsidRDefault="004D34FD" w:rsidP="00C24FD9">
            <w:pPr>
              <w:pStyle w:val="TableParagraph"/>
              <w:spacing w:before="4"/>
              <w:rPr>
                <w:rFonts w:ascii="Times New Roman"/>
                <w:b/>
                <w:bCs/>
                <w:sz w:val="17"/>
              </w:rPr>
            </w:pPr>
            <w:r>
              <w:rPr>
                <w:rFonts w:ascii="Times New Roman"/>
                <w:b/>
                <w:bCs/>
                <w:sz w:val="17"/>
              </w:rPr>
              <w:t xml:space="preserve"> </w:t>
            </w:r>
            <w:r w:rsidRPr="004D34FD">
              <w:rPr>
                <w:rFonts w:ascii="Times New Roman"/>
                <w:b/>
                <w:bCs/>
                <w:sz w:val="17"/>
              </w:rPr>
              <w:drawing>
                <wp:inline distT="0" distB="0" distL="0" distR="0" wp14:anchorId="58AE48FD" wp14:editId="5F3192CE">
                  <wp:extent cx="1921944" cy="2332234"/>
                  <wp:effectExtent l="0" t="0" r="0" b="5080"/>
                  <wp:docPr id="5016834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68343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177" cy="2344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88297B" w14:textId="77777777" w:rsidR="00A15718" w:rsidRDefault="00A15718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95"/>
    <w:rsid w:val="000057AC"/>
    <w:rsid w:val="00011476"/>
    <w:rsid w:val="001A1F5A"/>
    <w:rsid w:val="0020290B"/>
    <w:rsid w:val="00386684"/>
    <w:rsid w:val="003D2FEE"/>
    <w:rsid w:val="00406994"/>
    <w:rsid w:val="004D34FD"/>
    <w:rsid w:val="005B614A"/>
    <w:rsid w:val="00650383"/>
    <w:rsid w:val="00A15718"/>
    <w:rsid w:val="00B84495"/>
    <w:rsid w:val="00C24FD9"/>
    <w:rsid w:val="00CE0872"/>
    <w:rsid w:val="00D54F95"/>
    <w:rsid w:val="00F5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3DA3"/>
  <w15:docId w15:val="{ADA81380-73BE-8543-9865-8A8403E1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2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2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8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4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6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t/Library/Group%20Containers/UBF8T346G9.Office/User%20Content.localized/Templates.localized/Evidenci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Evidencias.dotx</Template>
  <TotalTime>5</TotalTime>
  <Pages>1</Pages>
  <Words>150</Words>
  <Characters>826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Juliana Ruiz</cp:lastModifiedBy>
  <cp:revision>2</cp:revision>
  <dcterms:created xsi:type="dcterms:W3CDTF">2025-01-02T15:50:00Z</dcterms:created>
  <dcterms:modified xsi:type="dcterms:W3CDTF">2025-01-02T15:50:00Z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